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2802bb" w14:textId="82802b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113A1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113A1" w:rsidP="00EC24E8" w:rsidRDefault="00D113A1">
      <w:pPr>
        <w:jc w:val="center"/>
        <w:rPr>
          <w:rFonts w:cs="Arial"/>
        </w:rPr>
      </w:pPr>
      <w:r>
        <w:rPr>
          <w:rFonts w:cs="Arial"/>
        </w:rPr>
        <w:t xml:space="preserve">BRAĆA RAŠIĆ d.o.o., OIB: 20237936961, MBS: 040134946, </w:t>
      </w:r>
    </w:p>
    <w:p w:rsidRPr="00BE62FB" w:rsidR="004F3811" w:rsidP="00EC24E8" w:rsidRDefault="00D113A1">
      <w:pPr>
        <w:jc w:val="center"/>
        <w:rPr>
          <w:rFonts w:cs="Arial"/>
          <w:b/>
        </w:rPr>
      </w:pPr>
      <w:r>
        <w:rPr>
          <w:rFonts w:cs="Arial"/>
        </w:rPr>
        <w:t>Rovinj, Zagrebačka ulica - Viale Zagabria 38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1E6834">
        <w:rPr>
          <w:rFonts w:cs="Arial"/>
        </w:rPr>
        <w:t xml:space="preserve">Drago Rašić, identitet utvrđen uvidom u OI broj: 117675446.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113A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113A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D113A1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D113A1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113A1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113A1">
        <w:rPr>
          <w:rFonts w:cs="Arial"/>
        </w:rPr>
        <w:t>2.805,08</w:t>
      </w:r>
      <w:r w:rsidR="00EC24E8">
        <w:rPr>
          <w:rFonts w:cs="Arial"/>
        </w:rPr>
        <w:t xml:space="preserve"> EUR. Na današnji dan blokada iznosi </w:t>
      </w:r>
      <w:r w:rsidR="00D113A1">
        <w:rPr>
          <w:rFonts w:cs="Arial"/>
        </w:rPr>
        <w:t>3.172,42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D113A1">
        <w:rPr>
          <w:rFonts w:cs="Arial"/>
        </w:rPr>
        <w:t xml:space="preserve">je </w:t>
      </w:r>
      <w:r w:rsidRPr="00BE62FB">
        <w:rPr>
          <w:rFonts w:cs="Arial"/>
        </w:rPr>
        <w:t>da dužnik ima imovine</w:t>
      </w:r>
      <w:r w:rsidR="00D113A1">
        <w:rPr>
          <w:rFonts w:cs="Arial"/>
        </w:rPr>
        <w:t xml:space="preserve"> (vozila)</w:t>
      </w:r>
      <w:r w:rsidRPr="00BE62FB">
        <w:rPr>
          <w:rFonts w:cs="Arial"/>
        </w:rPr>
        <w:t xml:space="preserve">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1E6834">
        <w:rPr>
          <w:rFonts w:cs="Arial"/>
        </w:rPr>
        <w:t>protivim se prijedlogu za otvaranje stečajnog postupka</w:t>
      </w:r>
      <w:r w:rsidR="00366AB1">
        <w:rPr>
          <w:rFonts w:cs="Arial"/>
        </w:rPr>
        <w:t xml:space="preserve">. Dužnik je pred likvidacijom i više ne posluje no predmetno dugovanje planiram podmiriti u narednih 30 dana radi čega predlažem da se odgodi donošenje odluke u povodu prijedloga za otvaranje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366AB1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366AB1">
        <w:rPr>
          <w:rFonts w:cs="Arial"/>
        </w:rPr>
        <w:t xml:space="preserve">nekretnina nema. Od pokretnina vlasnik je vozila i to MERCEDES SPRINTER, OPEL COMBO, PEUGEOT PARTNER, sve vozila koja su navedena u podacima MUP-a (list 8-11 spisa), a koja nisu odjavljena. Vozilo MAN se također navodi kao da nije odjavljeno međutim isto je izgorjelo u požaru prije 6 mjeseci. Dužnik je također vlasnik 1 većeg i 2 manja radna stroja te miksera.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</w:t>
      </w:r>
      <w:r w:rsidR="00366AB1">
        <w:rPr>
          <w:rFonts w:cs="Arial"/>
        </w:rPr>
        <w:t xml:space="preserve"> – dužnik navodi da već 10 godina vodi parnični postupak koji je okončan u njegovu korist a po kojem bi trebao naplatiti oko 30 tisuća eura a što do sada nije učinjeno zbog učestalih žalbi protivne strane. drugih potraživanja prema trećim osobama nema.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</w:t>
      </w:r>
      <w:r w:rsidR="00366AB1">
        <w:rPr>
          <w:rFonts w:cs="Arial"/>
        </w:rPr>
        <w:t xml:space="preserve">enih u njegove poslovne knjige-dužnik navodi da ima nepodmirene obveze samo one po osnovi kojih je izvršena blokada računa.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dana-</w:t>
      </w:r>
      <w:r w:rsidR="00366AB1">
        <w:rPr>
          <w:rFonts w:cs="Arial"/>
        </w:rPr>
        <w:t>dužnik ne posuje unazad godinu dana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</w:t>
      </w:r>
      <w:r w:rsidR="00366AB1">
        <w:rPr>
          <w:rFonts w:cs="Arial"/>
        </w:rPr>
        <w:t xml:space="preserve"> taj postupak koji je ranije spomenut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742948">
      <w:pPr>
        <w:jc w:val="both"/>
      </w:pPr>
      <w:r w:rsidRPr="00D628C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366AB1">
        <w:t>28</w:t>
      </w:r>
      <w:r>
        <w:t xml:space="preserve">. </w:t>
      </w:r>
      <w:r w:rsidR="00366AB1">
        <w:t>ožujka</w:t>
      </w:r>
      <w:r>
        <w:t xml:space="preserve"> </w:t>
      </w:r>
      <w:r w:rsidR="00366AB1">
        <w:t>2025</w:t>
      </w:r>
      <w:r>
        <w:t xml:space="preserve">. u 8,30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366AB1">
      <w:pPr>
        <w:jc w:val="center"/>
        <w:rPr>
          <w:rFonts w:cs="Arial"/>
        </w:rPr>
      </w:pPr>
      <w:r>
        <w:rPr>
          <w:rFonts w:cs="Arial"/>
        </w:rPr>
        <w:t>Dovršeno u 08:40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E7A4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113A1" w:rsidP="00D113A1" w:rsidRDefault="00D113A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432/2024-12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D113A1">
      <w:rPr>
        <w:rFonts w:ascii="Arial" w:hAnsi="Arial" w:cs="Arial"/>
      </w:rPr>
      <w:t>432/2024-12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683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6AB1"/>
    <w:rsid w:val="00382C76"/>
    <w:rsid w:val="00395085"/>
    <w:rsid w:val="003E49B3"/>
    <w:rsid w:val="0046778E"/>
    <w:rsid w:val="00471E38"/>
    <w:rsid w:val="004D73AE"/>
    <w:rsid w:val="004E7A48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13A1"/>
    <w:rsid w:val="00DF0331"/>
    <w:rsid w:val="00DF0B1C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E7A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7A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7A4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7A4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7A4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2025.</izvorni_sadrzaj>
    <derivirana_varijabla naziv="DomainObject.StvarniPocetakDatum_1">7. veljače 2025.</derivirana_varijabla>
  </DomainObject.StvarniPocetakDatum>
  <DomainObject.StvarniZavrsetakDatum>
    <izvorni_sadrzaj>7. veljače 2025.</izvorni_sadrzaj>
    <derivirana_varijabla naziv="DomainObject.StvarniZavrsetakDatum_1">7. veljače 2025.</derivirana_varijabla>
  </DomainObject.StvarniZavrsetakDatum>
  <DomainObject.PlaniraniZavrsetakDatum>
    <izvorni_sadrzaj>7. veljače 2025.</izvorni_sadrzaj>
    <derivirana_varijabla naziv="DomainObject.PlaniraniZavrsetakDatum_1">7. veljače 2025.</derivirana_varijabla>
  </DomainObject.PlaniraniZavrsetakDatum>
  <DomainObject.PlaniraniPocetakDatum>
    <izvorni_sadrzaj>7. veljače 2025.</izvorni_sadrzaj>
    <derivirana_varijabla naziv="DomainObject.PlaniraniPocetakDatum_1">7. veljače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2025.</izvorni_sadrzaj>
    <derivirana_varijabla naziv="DomainObject.Zapisnik.DatumKreiranja_1">10.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St-432/2024-12</izvorni_sadrzaj>
    <derivirana_varijabla naziv="DomainObject.Zapisnik.Oznaka_1">St-432/2024-12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2024.</izvorni_sadrzaj>
    <derivirana_varijabla naziv="DomainObject.Predmet.DatumIzradeOptuznogAkta_1">23. prosinca 2024.</derivirana_varijabla>
  </DomainObject.Predmet.DatumIzradeOptuznogAkta>
  <DomainObject.Predmet.DatumIzradeOptuznogAktaFormated>
    <izvorni_sadrzaj>23.12.2024.</izvorni_sadrzaj>
    <derivirana_varijabla naziv="DomainObject.Predmet.DatumIzradeOptuznogAktaFormated_1">23.12.2024.</derivirana_varijabla>
  </DomainObject.Predmet.DatumIzradeOptuznogAktaFormated>
  <DomainObject.Predmet.DatumOsnivanja>
    <izvorni_sadrzaj>27. prosinca 2024.</izvorni_sadrzaj>
    <derivirana_varijabla naziv="DomainObject.Predmet.DatumOsnivanja_1">27.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prosinca 2024.</izvorni_sadrzaj>
    <derivirana_varijabla naziv="DomainObject.Predmet.DatumPrimitkaOptuznogAkta_1">24. prosinca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St-432/2024</izvorni_sadrzaj>
    <derivirana_varijabla naziv="DomainObject.Predmet.OznakaBroj_1">St-432/2024</derivirana_varijabla>
  </DomainObject.Predmet.OznakaBroj>
  <DomainObject.Predmet.OznakaBrojOptuznogAkta>
    <izvorni_sadrzaj>04-06-24-5433</izvorni_sadrzaj>
    <derivirana_varijabla naziv="DomainObject.Predmet.OznakaBrojOptuznogAkta_1">04-06-24-5433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RAŠIĆ d.o.o. ROVINJ zastupanog po punomoćniku Drago Rašić</izvorni_sadrzaj>
    <derivirana_varijabla naziv="DomainObject.Predmet.ProtustrankaFormated_1">  BRAĆA RAŠIĆ d.o.o. ROVINJ zastupanog po punomoćniku Drago Rašić</derivirana_varijabla>
  </DomainObject.Predmet.ProtustrankaFormated>
  <DomainObject.Predmet.ProtustrankaFormatedOIB>
    <izvorni_sadrzaj>  BRAĆA RAŠIĆ d.o.o. ROVINJ, OIB 20237936961 zastupanog po punomoćniku Drago Rašić</izvorni_sadrzaj>
    <derivirana_varijabla naziv="DomainObject.Predmet.ProtustrankaFormatedOIB_1">  BRAĆA RAŠIĆ d.o.o. ROVINJ, OIB 20237936961 zastupanog po punomoćniku Drago Rašić</derivirana_varijabla>
  </DomainObject.Predmet.ProtustrankaFormatedOIB>
  <DomainObject.Predmet.ProtustrankaFormatedWithAdress>
    <izvorni_sadrzaj> BRAĆA RAŠIĆ d.o.o. ROVINJ, Zagrebačka ulica - Viale Zagabria 38, 52210 Rovinj zastupanog po punomoćniku Drago Rašić</izvorni_sadrzaj>
    <derivirana_varijabla naziv="DomainObject.Predmet.ProtustrankaFormatedWithAdress_1"> BRAĆA RAŠIĆ d.o.o. ROVINJ, Zagrebačka ulica - Viale Zagabria 38, 52210 Rovinj zastupanog po punomoćniku Drago Rašić</derivirana_varijabla>
  </DomainObject.Predmet.ProtustrankaFormatedWithAdress>
  <DomainObject.Predmet.ProtustrankaFormatedWithAdressOIB>
    <izvorni_sadrzaj> BRAĆA RAŠIĆ d.o.o. ROVINJ, OIB 20237936961, Zagrebačka ulica - Viale Zagabria 38, 52210 Rovinj zastupanog po punomoćniku Drago Rašić</izvorni_sadrzaj>
    <derivirana_varijabla naziv="DomainObject.Predmet.ProtustrankaFormatedWithAdressOIB_1"> BRAĆA RAŠIĆ d.o.o. ROVINJ, OIB 20237936961, Zagrebačka ulica - Viale Zagabria 38, 52210 Rovinj zastupanog po punomoćniku Drago Rašić</derivirana_varijabla>
  </DomainObject.Predmet.ProtustrankaFormatedWithAdressOIB>
  <DomainObject.Predmet.ProtustrankaWithAdress>
    <izvorni_sadrzaj>BRAĆA RAŠIĆ d.o.o. ROVINJ Zagrebačka ulica - Viale Zagabria 38, 52210 Rovinj</izvorni_sadrzaj>
    <derivirana_varijabla naziv="DomainObject.Predmet.ProtustrankaWithAdress_1">BRAĆA RAŠIĆ d.o.o. ROVINJ Zagrebačka ulica - Viale Zagabria 38, 52210 Rovinj</derivirana_varijabla>
  </DomainObject.Predmet.ProtustrankaWithAdress>
  <DomainObject.Predmet.ProtustrankaWithAdressOIB>
    <izvorni_sadrzaj>BRAĆA RAŠIĆ d.o.o. ROVINJ, OIB 20237936961, Zagrebačka ulica - Viale Zagabria 38, 52210 Rovinj</izvorni_sadrzaj>
    <derivirana_varijabla naziv="DomainObject.Predmet.ProtustrankaWithAdressOIB_1">BRAĆA RAŠIĆ d.o.o. ROVINJ, OIB 20237936961, Zagrebačka ulica - Viale Zagabria 38, 52210 Rovinj</derivirana_varijabla>
  </DomainObject.Predmet.ProtustrankaWithAdressOIB>
  <DomainObject.Predmet.ProtustrankaNazivFormated>
    <izvorni_sadrzaj>BRAĆA RAŠIĆ d.o.o. ROVINJ</izvorni_sadrzaj>
    <derivirana_varijabla naziv="DomainObject.Predmet.ProtustrankaNazivFormated_1">BRAĆA RAŠIĆ d.o.o. ROVINJ</derivirana_varijabla>
  </DomainObject.Predmet.ProtustrankaNazivFormated>
  <DomainObject.Predmet.ProtustrankaNazivFormatedOIB>
    <izvorni_sadrzaj>BRAĆA RAŠIĆ d.o.o. ROVINJ, OIB 20237936961</izvorni_sadrzaj>
    <derivirana_varijabla naziv="DomainObject.Predmet.ProtustrankaNazivFormatedOIB_1">BRAĆA RAŠIĆ d.o.o. ROVINJ, OIB 20237936961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2805.08</izvorni_sadrzaj>
    <derivirana_varijabla naziv="DomainObject.Predmet.TrenutnaVrijednost_1">2805.08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BRAĆA RAŠIĆ d.o.o. ROVINJ zastupanog po punomoćniku Drago Rašić</item>
    </izvorni_sadrzaj>
    <derivirana_varijabla naziv="DomainObject.Predmet.ProtuStrankaListFormated_1">
      <item>BRAĆA RAŠIĆ d.o.o. ROVINJ zastupanog po punomoćniku Drago Rašić</item>
    </derivirana_varijabla>
  </DomainObject.Predmet.ProtuStrankaListFormated>
  <DomainObject.Predmet.ProtuStrankaListFormatedOIB>
    <izvorni_sadrzaj>
      <item>BRAĆA RAŠIĆ d.o.o. ROVINJ, OIB 20237936961 zastupanog po punomoćniku Drago Rašić</item>
    </izvorni_sadrzaj>
    <derivirana_varijabla naziv="DomainObject.Predmet.ProtuStrankaListFormatedOIB_1">
      <item>BRAĆA RAŠIĆ d.o.o. ROVINJ, OIB 20237936961 zastupanog po punomoćniku Drago Rašić</item>
    </derivirana_varijabla>
  </DomainObject.Predmet.ProtuStrankaListFormatedOIB>
  <DomainObject.Predmet.ProtuStrankaListFormatedWithAdress>
    <izvorni_sadrzaj>
      <item>BRAĆA RAŠIĆ d.o.o. ROVINJ, Zagrebačka ulica - Viale Zagabria 38, 52210 Rovinj zastupanog po punomoćniku Drago Rašić</item>
    </izvorni_sadrzaj>
    <derivirana_varijabla naziv="DomainObject.Predmet.ProtuStrankaListFormatedWithAdress_1">
      <item>BRAĆA RAŠIĆ d.o.o. ROVINJ, Zagrebačka ulica - Viale Zagabria 38, 52210 Rovinj zastupanog po punomoćniku Drago Rašić</item>
    </derivirana_varijabla>
  </DomainObject.Predmet.ProtuStrankaListFormatedWithAdress>
  <DomainObject.Predmet.ProtuStrankaListFormatedWithAdressOIB>
    <izvorni_sadrzaj>
      <item>BRAĆA RAŠIĆ d.o.o. ROVINJ, OIB 20237936961, Zagrebačka ulica - Viale Zagabria 38, 52210 Rovinj zastupanog po punomoćniku Drago Rašić</item>
    </izvorni_sadrzaj>
    <derivirana_varijabla naziv="DomainObject.Predmet.ProtuStrankaListFormatedWithAdressOIB_1">
      <item>BRAĆA RAŠIĆ d.o.o. ROVINJ, OIB 20237936961, Zagrebačka ulica - Viale Zagabria 38, 52210 Rovinj zastupanog po punomoćniku Drago Rašić</item>
    </derivirana_varijabla>
  </DomainObject.Predmet.ProtuStrankaListFormatedWithAdressOIB>
  <DomainObject.Predmet.ProtuStrankaListNazivFormated>
    <izvorni_sadrzaj>
      <item>BRAĆA RAŠIĆ d.o.o. ROVINJ</item>
    </izvorni_sadrzaj>
    <derivirana_varijabla naziv="DomainObject.Predmet.ProtuStrankaListNazivFormated_1">
      <item>BRAĆA RAŠIĆ d.o.o. ROVINJ</item>
    </derivirana_varijabla>
  </DomainObject.Predmet.ProtuStrankaListNazivFormated>
  <DomainObject.Predmet.ProtuStrankaListNazivFormatedOIB>
    <izvorni_sadrzaj>
      <item>BRAĆA RAŠIĆ d.o.o. ROVINJ, OIB 20237936961</item>
    </izvorni_sadrzaj>
    <derivirana_varijabla naziv="DomainObject.Predmet.ProtuStrankaListNazivFormatedOIB_1">
      <item>BRAĆA RAŠIĆ d.o.o. ROVINJ, OIB 20237936961</item>
    </derivirana_varijabla>
  </DomainObject.Predmet.ProtuStrankaListNazivFormatedOIB>
  <DomainObject.Predmet.OstaliListFormated>
    <izvorni_sadrzaj>
      <item>Drago Rašić punomoćnik sudionika u postupku BRAĆA RAŠIĆ d.o.o. ROVINJ</item>
    </izvorni_sadrzaj>
    <derivirana_varijabla naziv="DomainObject.Predmet.OstaliListFormated_1">
      <item>Drago Rašić punomoćnik sudionika u postupku BRAĆA RAŠIĆ d.o.o. ROVINJ</item>
    </derivirana_varijabla>
  </DomainObject.Predmet.OstaliListFormated>
  <DomainObject.Predmet.OstaliListFormatedOIB>
    <izvorni_sadrzaj>
      <item>Drago Rašić, OIB 55241405841 punomoćnik sudionika u postupku BRAĆA RAŠIĆ d.o.o. ROVINJ</item>
    </izvorni_sadrzaj>
    <derivirana_varijabla naziv="DomainObject.Predmet.OstaliListFormatedOIB_1">
      <item>Drago Rašić, OIB 55241405841 punomoćnik sudionika u postupku BRAĆA RAŠIĆ d.o.o. ROVINJ</item>
    </derivirana_varijabla>
  </DomainObject.Predmet.OstaliListFormatedOIB>
  <DomainObject.Predmet.OstaliListFormatedWithAdress>
    <izvorni_sadrzaj>
      <item>Drago Rašić, Žminjska Ulica - Via Gimino 8, 52210 Rovinj punomoćnik sudionika u postupku BRAĆA RAŠIĆ d.o.o. ROVINJ</item>
    </izvorni_sadrzaj>
    <derivirana_varijabla naziv="DomainObject.Predmet.OstaliListFormatedWithAdress_1">
      <item>Drago Rašić, Žminjska Ulica - Via Gimino 8, 52210 Rovinj punomoćnik sudionika u postupku BRAĆA RAŠIĆ d.o.o. ROVINJ</item>
    </derivirana_varijabla>
  </DomainObject.Predmet.OstaliListFormatedWithAdress>
  <DomainObject.Predmet.OstaliListFormatedWithAdressOIB>
    <izvorni_sadrzaj>
      <item>Drago Rašić, OIB 55241405841, Žminjska Ulica - Via Gimino 8, 52210 Rovinj punomoćnik sudionika u postupku BRAĆA RAŠIĆ d.o.o. ROVINJ</item>
    </izvorni_sadrzaj>
    <derivirana_varijabla naziv="DomainObject.Predmet.OstaliListFormatedWithAdressOIB_1">
      <item>Drago Rašić, OIB 55241405841, Žminjska Ulica - Via Gimino 8, 52210 Rovinj punomoćnik sudionika u postupku BRAĆA RAŠIĆ d.o.o. ROVINJ</item>
    </derivirana_varijabla>
  </DomainObject.Predmet.OstaliListFormatedWithAdressOIB>
  <DomainObject.Predmet.OstaliListNazivFormated>
    <izvorni_sadrzaj>
      <item>Drago Rašić</item>
    </izvorni_sadrzaj>
    <derivirana_varijabla naziv="DomainObject.Predmet.OstaliListNazivFormated_1">
      <item>Drago Rašić</item>
    </derivirana_varijabla>
  </DomainObject.Predmet.OstaliListNazivFormated>
  <DomainObject.Predmet.OstaliListNazivFormatedOIB>
    <izvorni_sadrzaj>
      <item>Drago Rašić, OIB 55241405841</item>
    </izvorni_sadrzaj>
    <derivirana_varijabla naziv="DomainObject.Predmet.OstaliListNazivFormatedOIB_1">
      <item>Drago Rašić, OIB 55241405841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2025.</izvorni_sadrzaj>
    <derivirana_varijabla naziv="DomainObject.Datum_1">10. veljače 2025.</derivirana_varijabla>
  </DomainObject.Datum>
  <DomainObject.PoslovniBrojDokumenta>
    <izvorni_sadrzaj>St-432/2024-12</izvorni_sadrzaj>
    <derivirana_varijabla naziv="DomainObject.PoslovniBrojDokumenta_1">St-432/2024-12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BRAĆA RAŠIĆ d.o.o. ROVINJ</izvorni_sadrzaj>
    <derivirana_varijabla naziv="DomainObject.Predmet.ProtustrankaIDrugi_1">BRAĆA RAŠIĆ 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BRAĆA RAŠIĆ d.o.o. ROVINJ, OIB 20237936961, Zagrebačka ulica - Viale Zagabria 38, 52210 Rovinj</izvorni_sadrzaj>
    <derivirana_varijabla naziv="DomainObject.Predmet.ProtustrankaIDrugiAdressOIB_1">BRAĆA RAŠIĆ d.o.o. ROVINJ, OIB 20237936961, Zagrebačka ulica - Viale Zagabria 38,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RAŠIĆ d.o.o. ROVINJ</item>
      <item>Financijska agencija (FINA)</item>
      <item>Drago Rašić</item>
    </izvorni_sadrzaj>
    <derivirana_varijabla naziv="DomainObject.Predmet.SudioniciListNaziv_1">
      <item>BRAĆA RAŠIĆ d.o.o. ROVINJ</item>
      <item>Financijska agencija (FINA)</item>
      <item>Drago Rašić</item>
    </derivirana_varijabla>
  </DomainObject.Predmet.SudioniciListNaziv>
  <DomainObject.Predmet.SudioniciListAdressOIB>
    <izvorni_sadrzaj>
      <item>BRAĆA RAŠIĆ d.o.o. ROVINJ, OIB 20237936961, Zagrebačka ulica - Viale Zagabria 38,52210 Rovinj</item>
      <item>Financijska agencija (FINA), OIB 85821130368, Ulica grada Vukovara 70,10000 Zagreb</item>
      <item>Drago Rašić, OIB 55241405841, Žminjska Ulica - Via Gimino 8,52210 Rovinj</item>
    </izvorni_sadrzaj>
    <derivirana_varijabla naziv="DomainObject.Predmet.SudioniciListAdressOIB_1">
      <item>BRAĆA RAŠIĆ d.o.o. ROVINJ, OIB 20237936961, Zagrebačka ulica - Viale Zagabria 38,52210 Rovinj</item>
      <item>Financijska agencija (FINA), OIB 85821130368, Ulica grada Vukovara 70,10000 Zagreb</item>
      <item>Drago Rašić, OIB 55241405841, Žminjska Ulica - Via Gimino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20237936961</item>
      <item>, OIB 85821130368</item>
      <item>, OIB 55241405841</item>
    </izvorni_sadrzaj>
    <derivirana_varijabla naziv="DomainObject.Predmet.SudioniciListNazivOIB_1">
      <item>, OIB 20237936961</item>
      <item>, OIB 85821130368</item>
      <item>, OIB 55241405841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2024.</izvorni_sadrzaj>
    <derivirana_varijabla naziv="DomainObject.Predmet.DatumPocetkaProcesa_1">24.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DF9C1-6233-4720-A7B1-CE9AA775726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586</properties:Words>
  <properties:Characters>3227</properties:Characters>
  <properties:Lines>97</properties:Lines>
  <properties:Paragraphs>41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3872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2025-02-07T07:06:00Z</dcterms:created>
  <dc:creator>epincin</dc:creator>
  <cp:lastModifiedBy>Sanja Prodan</cp:lastModifiedBy>
  <cp:lastPrinted>2015-12-17T09:17:00Z</cp:lastPrinted>
  <dcterms:modified xmlns:xsi="http://www.w3.org/2001/XMLSchema-instance" xsi:type="dcterms:W3CDTF">2025-02-10T07:30:00Z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St-432/2024-12 / Zapisnik - Ročište radi rasprave o uvjetima za otvaranje steč. post. (St-432-2024-12 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